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:rsidTr="0058774B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:rsidR="005F2928" w:rsidRDefault="00C77C7D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486400" cy="4286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5E76" w:rsidRPr="0041298F" w:rsidRDefault="00B93CCD" w:rsidP="002C5E76">
      <w:pPr>
        <w:pStyle w:val="APBHeading"/>
      </w:pPr>
      <w:r>
        <w:t>Agriscience Notebook Table of Contents</w:t>
      </w:r>
    </w:p>
    <w:p w:rsidR="002C5E76" w:rsidRDefault="002C5E76" w:rsidP="002C5E76"/>
    <w:tbl>
      <w:tblPr>
        <w:tblW w:w="10800" w:type="dxa"/>
        <w:tblLook w:val="01E0" w:firstRow="1" w:lastRow="1" w:firstColumn="1" w:lastColumn="1" w:noHBand="0" w:noVBand="0"/>
      </w:tblPr>
      <w:tblGrid>
        <w:gridCol w:w="2091"/>
        <w:gridCol w:w="5074"/>
        <w:gridCol w:w="3635"/>
      </w:tblGrid>
      <w:tr w:rsidR="00B93CCD" w:rsidTr="008C42ED">
        <w:trPr>
          <w:trHeight w:val="516"/>
        </w:trPr>
        <w:tc>
          <w:tcPr>
            <w:tcW w:w="2091" w:type="dxa"/>
          </w:tcPr>
          <w:p w:rsidR="00B93CCD" w:rsidRDefault="00B93CCD" w:rsidP="00A23559">
            <w:pPr>
              <w:pStyle w:val="ActivityBodyBold"/>
            </w:pPr>
            <w:r>
              <w:t>Tab</w:t>
            </w:r>
          </w:p>
        </w:tc>
        <w:tc>
          <w:tcPr>
            <w:tcW w:w="5074" w:type="dxa"/>
          </w:tcPr>
          <w:p w:rsidR="00B93CCD" w:rsidRDefault="00B93CCD" w:rsidP="00A23559">
            <w:pPr>
              <w:pStyle w:val="ActivityBodyBold"/>
            </w:pPr>
            <w:r>
              <w:t>Section Title</w:t>
            </w:r>
          </w:p>
        </w:tc>
        <w:tc>
          <w:tcPr>
            <w:tcW w:w="3635" w:type="dxa"/>
          </w:tcPr>
          <w:p w:rsidR="00B93CCD" w:rsidRDefault="00B93CCD" w:rsidP="00A23559">
            <w:pPr>
              <w:pStyle w:val="ActivityBodyBold"/>
            </w:pPr>
            <w:r>
              <w:t>Description</w:t>
            </w:r>
          </w:p>
        </w:tc>
      </w:tr>
      <w:tr w:rsidR="00B93CCD" w:rsidTr="008C42ED">
        <w:trPr>
          <w:trHeight w:val="579"/>
        </w:trPr>
        <w:tc>
          <w:tcPr>
            <w:tcW w:w="2091" w:type="dxa"/>
            <w:vAlign w:val="center"/>
          </w:tcPr>
          <w:p w:rsidR="00B93CCD" w:rsidRDefault="00B93CCD" w:rsidP="00A23559">
            <w:r>
              <w:t>Records</w:t>
            </w:r>
          </w:p>
        </w:tc>
        <w:tc>
          <w:tcPr>
            <w:tcW w:w="5074" w:type="dxa"/>
            <w:vAlign w:val="center"/>
          </w:tcPr>
          <w:p w:rsidR="00B93CCD" w:rsidRDefault="00B93CCD" w:rsidP="00A23559">
            <w:r>
              <w:t>FFA and SAE Records</w:t>
            </w:r>
          </w:p>
        </w:tc>
        <w:tc>
          <w:tcPr>
            <w:tcW w:w="3635" w:type="dxa"/>
          </w:tcPr>
          <w:p w:rsidR="00B93CCD" w:rsidRDefault="00B93CCD" w:rsidP="00A23559"/>
        </w:tc>
      </w:tr>
      <w:tr w:rsidR="00B93CCD" w:rsidTr="008C42ED">
        <w:trPr>
          <w:trHeight w:val="579"/>
        </w:trPr>
        <w:tc>
          <w:tcPr>
            <w:tcW w:w="2091" w:type="dxa"/>
            <w:vAlign w:val="center"/>
          </w:tcPr>
          <w:p w:rsidR="00B93CCD" w:rsidRDefault="00B93CCD" w:rsidP="00A23559">
            <w:r>
              <w:t>1. Intro</w:t>
            </w:r>
          </w:p>
        </w:tc>
        <w:tc>
          <w:tcPr>
            <w:tcW w:w="5074" w:type="dxa"/>
            <w:vAlign w:val="center"/>
          </w:tcPr>
          <w:p w:rsidR="00B93CCD" w:rsidRDefault="00B93CCD" w:rsidP="00A23559">
            <w:r>
              <w:t>Unit 1 Introduction to Biotechnology</w:t>
            </w:r>
          </w:p>
        </w:tc>
        <w:tc>
          <w:tcPr>
            <w:tcW w:w="3635" w:type="dxa"/>
          </w:tcPr>
          <w:p w:rsidR="00B93CCD" w:rsidRDefault="00B93CCD" w:rsidP="00A23559"/>
        </w:tc>
      </w:tr>
      <w:tr w:rsidR="00B93CCD" w:rsidTr="008C42ED">
        <w:trPr>
          <w:trHeight w:val="579"/>
        </w:trPr>
        <w:tc>
          <w:tcPr>
            <w:tcW w:w="2091" w:type="dxa"/>
            <w:vAlign w:val="center"/>
          </w:tcPr>
          <w:p w:rsidR="00B93CCD" w:rsidRDefault="00B93CCD" w:rsidP="00A23559">
            <w:r>
              <w:t>2. DNA</w:t>
            </w:r>
          </w:p>
        </w:tc>
        <w:tc>
          <w:tcPr>
            <w:tcW w:w="5074" w:type="dxa"/>
            <w:vAlign w:val="center"/>
          </w:tcPr>
          <w:p w:rsidR="00B93CCD" w:rsidRDefault="00B93CCD" w:rsidP="00A23559">
            <w:r>
              <w:t>Unit 2 DNA Technologies</w:t>
            </w:r>
          </w:p>
        </w:tc>
        <w:tc>
          <w:tcPr>
            <w:tcW w:w="3635" w:type="dxa"/>
          </w:tcPr>
          <w:p w:rsidR="00B93CCD" w:rsidRDefault="00B93CCD" w:rsidP="00A23559"/>
        </w:tc>
      </w:tr>
      <w:tr w:rsidR="00B93CCD" w:rsidTr="008C42ED">
        <w:trPr>
          <w:trHeight w:val="579"/>
        </w:trPr>
        <w:tc>
          <w:tcPr>
            <w:tcW w:w="2091" w:type="dxa"/>
            <w:vAlign w:val="center"/>
          </w:tcPr>
          <w:p w:rsidR="00B93CCD" w:rsidRDefault="00B93CCD" w:rsidP="00A23559">
            <w:r>
              <w:t>3. Protein</w:t>
            </w:r>
          </w:p>
        </w:tc>
        <w:tc>
          <w:tcPr>
            <w:tcW w:w="5074" w:type="dxa"/>
            <w:vAlign w:val="center"/>
          </w:tcPr>
          <w:p w:rsidR="00B93CCD" w:rsidRDefault="00B93CCD" w:rsidP="00A23559">
            <w:r>
              <w:t>Unit 3 Proteins</w:t>
            </w:r>
          </w:p>
        </w:tc>
        <w:tc>
          <w:tcPr>
            <w:tcW w:w="3635" w:type="dxa"/>
          </w:tcPr>
          <w:p w:rsidR="00B93CCD" w:rsidRDefault="00B93CCD" w:rsidP="00A23559"/>
        </w:tc>
      </w:tr>
      <w:tr w:rsidR="00B93CCD" w:rsidTr="008C42ED">
        <w:trPr>
          <w:trHeight w:val="579"/>
        </w:trPr>
        <w:tc>
          <w:tcPr>
            <w:tcW w:w="2091" w:type="dxa"/>
            <w:vAlign w:val="center"/>
          </w:tcPr>
          <w:p w:rsidR="00B93CCD" w:rsidRDefault="00B93CCD" w:rsidP="00A23559">
            <w:r>
              <w:t>4. Ag Biotech</w:t>
            </w:r>
          </w:p>
        </w:tc>
        <w:tc>
          <w:tcPr>
            <w:tcW w:w="5074" w:type="dxa"/>
            <w:vAlign w:val="center"/>
          </w:tcPr>
          <w:p w:rsidR="00B93CCD" w:rsidRDefault="00B93CCD" w:rsidP="00A23559">
            <w:r>
              <w:t>Unit 4 Agricultural Biotechnology</w:t>
            </w:r>
          </w:p>
        </w:tc>
        <w:tc>
          <w:tcPr>
            <w:tcW w:w="3635" w:type="dxa"/>
          </w:tcPr>
          <w:p w:rsidR="00B93CCD" w:rsidRDefault="00B93CCD" w:rsidP="00A23559"/>
        </w:tc>
      </w:tr>
      <w:tr w:rsidR="00B93CCD" w:rsidTr="008C42ED">
        <w:trPr>
          <w:trHeight w:val="579"/>
        </w:trPr>
        <w:tc>
          <w:tcPr>
            <w:tcW w:w="2091" w:type="dxa"/>
            <w:vAlign w:val="center"/>
          </w:tcPr>
          <w:p w:rsidR="00B93CCD" w:rsidRDefault="00B93CCD" w:rsidP="00A23559">
            <w:r>
              <w:t>5. Research</w:t>
            </w:r>
          </w:p>
        </w:tc>
        <w:tc>
          <w:tcPr>
            <w:tcW w:w="5074" w:type="dxa"/>
            <w:vAlign w:val="center"/>
          </w:tcPr>
          <w:p w:rsidR="00B93CCD" w:rsidRDefault="00B93CCD" w:rsidP="00A23559">
            <w:r>
              <w:t>Unit 5 Research Methods</w:t>
            </w:r>
          </w:p>
        </w:tc>
        <w:tc>
          <w:tcPr>
            <w:tcW w:w="3635" w:type="dxa"/>
          </w:tcPr>
          <w:p w:rsidR="00B93CCD" w:rsidRDefault="00B93CCD" w:rsidP="00A23559"/>
        </w:tc>
      </w:tr>
    </w:tbl>
    <w:p w:rsidR="00B93CCD" w:rsidRDefault="00B93CCD" w:rsidP="002C5E76"/>
    <w:sectPr w:rsidR="00B93CCD" w:rsidSect="007C60E2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6D5" w:rsidRDefault="005D16D5">
      <w:r>
        <w:separator/>
      </w:r>
    </w:p>
  </w:endnote>
  <w:endnote w:type="continuationSeparator" w:id="0">
    <w:p w:rsidR="005D16D5" w:rsidRDefault="005D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68"/>
      <w:gridCol w:w="6048"/>
    </w:tblGrid>
    <w:tr w:rsidR="00852F0A" w:rsidRPr="007F0280" w:rsidTr="00FF558B">
      <w:tc>
        <w:tcPr>
          <w:tcW w:w="4968" w:type="dxa"/>
          <w:shd w:val="clear" w:color="auto" w:fill="F2F2F2"/>
        </w:tcPr>
        <w:p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6048" w:type="dxa"/>
          <w:shd w:val="clear" w:color="auto" w:fill="F2F2F2"/>
        </w:tcPr>
        <w:p w:rsidR="00852F0A" w:rsidRDefault="00852F0A" w:rsidP="00852F0A">
          <w:pPr>
            <w:pStyle w:val="Footer"/>
          </w:pPr>
          <w:r>
            <w:t>APB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B93CCD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:rsidTr="008C42ED">
      <w:tc>
        <w:tcPr>
          <w:tcW w:w="4950" w:type="dxa"/>
          <w:shd w:val="clear" w:color="auto" w:fill="F2F2F2"/>
        </w:tcPr>
        <w:p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:rsidR="00722698" w:rsidRDefault="00722698" w:rsidP="00B93CCD">
          <w:pPr>
            <w:pStyle w:val="Footer"/>
          </w:pPr>
          <w:r>
            <w:t>APB</w:t>
          </w:r>
          <w:r w:rsidRPr="003B0686">
            <w:t xml:space="preserve"> – </w:t>
          </w:r>
          <w:r w:rsidR="00B93CCD">
            <w:t>Agriscience Notebook Table of Contents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C123F9">
            <w:rPr>
              <w:rStyle w:val="PageNumber"/>
              <w:rFonts w:cs="Arial"/>
              <w:noProof/>
              <w:szCs w:val="20"/>
            </w:rPr>
            <w:t>1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6D5" w:rsidRDefault="005D16D5">
      <w:r>
        <w:separator/>
      </w:r>
    </w:p>
  </w:footnote>
  <w:footnote w:type="continuationSeparator" w:id="0">
    <w:p w:rsidR="005D16D5" w:rsidRDefault="005D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0E2" w:rsidRDefault="00F9067B" w:rsidP="002B0DD0">
    <w:pPr>
      <w:pStyle w:val="Footer"/>
      <w:jc w:val="left"/>
    </w:pPr>
    <w:r>
      <w:t>Name: 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CCD"/>
    <w:rsid w:val="00004D44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61D56"/>
    <w:rsid w:val="00270C46"/>
    <w:rsid w:val="00276DA5"/>
    <w:rsid w:val="00281526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8774B"/>
    <w:rsid w:val="005B2542"/>
    <w:rsid w:val="005D16D5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63431"/>
    <w:rsid w:val="0076778F"/>
    <w:rsid w:val="0077472E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C42ED"/>
    <w:rsid w:val="008D1630"/>
    <w:rsid w:val="008F2C53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3CCD"/>
    <w:rsid w:val="00B94588"/>
    <w:rsid w:val="00BB056A"/>
    <w:rsid w:val="00BC7E08"/>
    <w:rsid w:val="00BD7B24"/>
    <w:rsid w:val="00BE2F3A"/>
    <w:rsid w:val="00BF2C89"/>
    <w:rsid w:val="00C03055"/>
    <w:rsid w:val="00C123F9"/>
    <w:rsid w:val="00C33247"/>
    <w:rsid w:val="00C412F9"/>
    <w:rsid w:val="00C53150"/>
    <w:rsid w:val="00C615E1"/>
    <w:rsid w:val="00C77C7D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D0596E-0B5D-427E-BBAD-BF205CE0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64B-B78C-44C4-A7D0-9C5F390B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Notebook Table of Contents</dc:title>
  <dc:subject>APB - Unit 1 - Lesson 1.1 Foundations of Biotechnology</dc:subject>
  <dc:creator>Marlene Jansen</dc:creator>
  <cp:keywords/>
  <dc:description/>
  <cp:lastModifiedBy>Melanie Bloom</cp:lastModifiedBy>
  <cp:revision>5</cp:revision>
  <cp:lastPrinted>2014-03-03T20:17:00Z</cp:lastPrinted>
  <dcterms:created xsi:type="dcterms:W3CDTF">2016-01-06T19:08:00Z</dcterms:created>
  <dcterms:modified xsi:type="dcterms:W3CDTF">2016-03-01T01:16:00Z</dcterms:modified>
</cp:coreProperties>
</file>